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A4" w:rsidRPr="00AA55B9" w:rsidRDefault="004769A4">
      <w:pPr>
        <w:pStyle w:val="BodyText"/>
        <w:spacing w:after="0" w:line="331" w:lineRule="auto"/>
        <w:jc w:val="right"/>
        <w:rPr>
          <w:rFonts w:ascii="Times New Roman" w:hAnsi="Times New Roman" w:cs="Times New Roman"/>
          <w:color w:val="000000"/>
          <w:sz w:val="28"/>
          <w:lang w:val="uk-UA"/>
        </w:rPr>
      </w:pPr>
      <w:bookmarkStart w:id="0" w:name="_GoBack"/>
      <w:bookmarkEnd w:id="0"/>
      <w:r w:rsidRPr="00AA55B9">
        <w:rPr>
          <w:rFonts w:ascii="Times New Roman" w:hAnsi="Times New Roman" w:cs="Times New Roman"/>
          <w:color w:val="000000"/>
          <w:sz w:val="28"/>
          <w:lang w:val="uk-UA"/>
        </w:rPr>
        <w:t>ПРОЄКТ</w:t>
      </w:r>
    </w:p>
    <w:p w:rsidR="004769A4" w:rsidRDefault="004769A4" w:rsidP="006F3BD4">
      <w:pPr>
        <w:jc w:val="center"/>
        <w:rPr>
          <w:sz w:val="28"/>
        </w:rPr>
      </w:pPr>
      <w:r w:rsidRPr="008043D5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7pt" o:ole="" fillcolor="window">
            <v:imagedata r:id="rId5" o:title=""/>
          </v:shape>
          <o:OLEObject Type="Embed" ProgID="Paint.Picture" ShapeID="_x0000_i1025" DrawAspect="Content" ObjectID="_1669727081" r:id="rId6"/>
        </w:object>
      </w:r>
    </w:p>
    <w:p w:rsidR="004769A4" w:rsidRPr="006777F0" w:rsidRDefault="004769A4" w:rsidP="006F3BD4">
      <w:pPr>
        <w:pStyle w:val="Caption"/>
        <w:jc w:val="center"/>
        <w:rPr>
          <w:b/>
          <w:sz w:val="28"/>
          <w:lang w:val="uk-UA"/>
        </w:rPr>
      </w:pPr>
      <w:r w:rsidRPr="006777F0">
        <w:rPr>
          <w:b/>
          <w:sz w:val="28"/>
          <w:lang w:val="uk-UA"/>
        </w:rPr>
        <w:t>УКРАЇНА</w:t>
      </w:r>
    </w:p>
    <w:p w:rsidR="004769A4" w:rsidRPr="006777F0" w:rsidRDefault="004769A4" w:rsidP="006F3BD4">
      <w:pPr>
        <w:pStyle w:val="Heading2"/>
        <w:rPr>
          <w:sz w:val="28"/>
          <w:szCs w:val="28"/>
        </w:rPr>
      </w:pPr>
      <w:r w:rsidRPr="006777F0">
        <w:rPr>
          <w:sz w:val="28"/>
          <w:szCs w:val="28"/>
        </w:rPr>
        <w:t>Пологівська районна рада</w:t>
      </w:r>
    </w:p>
    <w:p w:rsidR="004769A4" w:rsidRPr="006777F0" w:rsidRDefault="004769A4" w:rsidP="006F3BD4">
      <w:pPr>
        <w:jc w:val="center"/>
        <w:rPr>
          <w:b/>
          <w:i/>
          <w:sz w:val="28"/>
          <w:szCs w:val="28"/>
          <w:lang w:val="uk-UA"/>
        </w:rPr>
      </w:pPr>
      <w:r w:rsidRPr="006777F0">
        <w:rPr>
          <w:b/>
          <w:i/>
          <w:sz w:val="28"/>
          <w:szCs w:val="28"/>
          <w:lang w:val="uk-UA"/>
        </w:rPr>
        <w:t>Запорізької області</w:t>
      </w:r>
    </w:p>
    <w:p w:rsidR="004769A4" w:rsidRPr="006777F0" w:rsidRDefault="004769A4" w:rsidP="006F3BD4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восьмого скликання</w:t>
      </w:r>
    </w:p>
    <w:p w:rsidR="004769A4" w:rsidRPr="006777F0" w:rsidRDefault="004769A4" w:rsidP="006F3BD4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  </w:t>
      </w:r>
      <w:r>
        <w:rPr>
          <w:b/>
          <w:i/>
          <w:sz w:val="28"/>
          <w:lang w:val="uk-UA"/>
        </w:rPr>
        <w:t>третя  позачергова</w:t>
      </w:r>
      <w:r w:rsidRPr="006777F0">
        <w:rPr>
          <w:b/>
          <w:i/>
          <w:sz w:val="28"/>
          <w:lang w:val="uk-UA"/>
        </w:rPr>
        <w:t xml:space="preserve">  сесія</w:t>
      </w:r>
    </w:p>
    <w:p w:rsidR="004769A4" w:rsidRPr="006777F0" w:rsidRDefault="004769A4" w:rsidP="006F3BD4">
      <w:pPr>
        <w:pStyle w:val="Heading1"/>
        <w:jc w:val="center"/>
        <w:rPr>
          <w:i/>
        </w:rPr>
      </w:pPr>
      <w:r w:rsidRPr="006777F0">
        <w:rPr>
          <w:i/>
        </w:rPr>
        <w:t>Р і ш е н н я</w:t>
      </w:r>
    </w:p>
    <w:p w:rsidR="004769A4" w:rsidRPr="006777F0" w:rsidRDefault="004769A4" w:rsidP="006F3BD4">
      <w:pPr>
        <w:rPr>
          <w:lang w:val="uk-UA"/>
        </w:rPr>
      </w:pPr>
    </w:p>
    <w:p w:rsidR="004769A4" w:rsidRPr="006777F0" w:rsidRDefault="004769A4" w:rsidP="006F3BD4">
      <w:pPr>
        <w:rPr>
          <w:sz w:val="28"/>
          <w:lang w:val="uk-UA"/>
        </w:rPr>
      </w:pPr>
      <w:r w:rsidRPr="006777F0">
        <w:rPr>
          <w:sz w:val="28"/>
          <w:lang w:val="uk-UA"/>
        </w:rPr>
        <w:t>____________ 2020 року                                                                              №__</w:t>
      </w:r>
    </w:p>
    <w:p w:rsidR="004769A4" w:rsidRPr="006777F0" w:rsidRDefault="004769A4" w:rsidP="006F3BD4">
      <w:pPr>
        <w:spacing w:line="240" w:lineRule="exact"/>
        <w:rPr>
          <w:sz w:val="28"/>
          <w:lang w:val="uk-UA"/>
        </w:rPr>
      </w:pPr>
    </w:p>
    <w:p w:rsidR="004769A4" w:rsidRPr="006777F0" w:rsidRDefault="004769A4" w:rsidP="004D7270">
      <w:pPr>
        <w:jc w:val="both"/>
        <w:rPr>
          <w:sz w:val="28"/>
          <w:lang w:val="uk-UA"/>
        </w:rPr>
      </w:pPr>
      <w:r w:rsidRPr="006777F0">
        <w:rPr>
          <w:sz w:val="28"/>
          <w:lang w:val="uk-UA"/>
        </w:rPr>
        <w:t>Про звернення депутатів Пологівської районної ради Запорізької області до Президента України Зеленського</w:t>
      </w:r>
      <w:r>
        <w:rPr>
          <w:sz w:val="28"/>
          <w:lang w:val="uk-UA"/>
        </w:rPr>
        <w:t xml:space="preserve"> В.О.</w:t>
      </w:r>
      <w:r w:rsidRPr="006777F0">
        <w:rPr>
          <w:sz w:val="28"/>
          <w:lang w:val="uk-UA"/>
        </w:rPr>
        <w:t>, Голови Верховної Ради України Разумкова</w:t>
      </w:r>
      <w:r>
        <w:rPr>
          <w:sz w:val="28"/>
          <w:lang w:val="uk-UA"/>
        </w:rPr>
        <w:t xml:space="preserve"> Д.О.</w:t>
      </w:r>
      <w:r w:rsidRPr="006777F0">
        <w:rPr>
          <w:sz w:val="28"/>
          <w:lang w:val="uk-UA"/>
        </w:rPr>
        <w:t xml:space="preserve">, Міністра внутрішніх справ </w:t>
      </w:r>
      <w:r>
        <w:rPr>
          <w:sz w:val="28"/>
          <w:lang w:val="uk-UA"/>
        </w:rPr>
        <w:t xml:space="preserve">України </w:t>
      </w:r>
      <w:r w:rsidRPr="006777F0">
        <w:rPr>
          <w:sz w:val="28"/>
          <w:lang w:val="uk-UA"/>
        </w:rPr>
        <w:t>Авакова</w:t>
      </w:r>
      <w:r>
        <w:rPr>
          <w:sz w:val="28"/>
          <w:lang w:val="uk-UA"/>
        </w:rPr>
        <w:t xml:space="preserve"> А.Б.</w:t>
      </w:r>
      <w:r w:rsidRPr="006777F0">
        <w:rPr>
          <w:sz w:val="28"/>
          <w:lang w:val="uk-UA"/>
        </w:rPr>
        <w:t>, Голови Служби безпеки України Баканова</w:t>
      </w:r>
      <w:r>
        <w:rPr>
          <w:sz w:val="28"/>
          <w:lang w:val="uk-UA"/>
        </w:rPr>
        <w:t xml:space="preserve"> І.Г.</w:t>
      </w:r>
      <w:r w:rsidRPr="006777F0">
        <w:rPr>
          <w:sz w:val="28"/>
          <w:lang w:val="uk-UA"/>
        </w:rPr>
        <w:t xml:space="preserve">, в.о. директора Державного Бюро Розслідувань України  Сухачова </w:t>
      </w:r>
      <w:r>
        <w:rPr>
          <w:sz w:val="28"/>
          <w:lang w:val="uk-UA"/>
        </w:rPr>
        <w:t xml:space="preserve">О.О. </w:t>
      </w:r>
      <w:r w:rsidRPr="006777F0">
        <w:rPr>
          <w:sz w:val="28"/>
          <w:lang w:val="uk-UA"/>
        </w:rPr>
        <w:t xml:space="preserve">про порушення вимог чинного законодавства при обранні голови Запорізької обласної ради </w:t>
      </w:r>
    </w:p>
    <w:p w:rsidR="004769A4" w:rsidRPr="006777F0" w:rsidRDefault="004769A4" w:rsidP="006F3BD4">
      <w:pPr>
        <w:pStyle w:val="BodyText"/>
        <w:spacing w:after="0" w:line="331" w:lineRule="auto"/>
        <w:jc w:val="center"/>
        <w:rPr>
          <w:rFonts w:ascii="Arial" w:hAnsi="Arial"/>
          <w:color w:val="000000"/>
          <w:sz w:val="28"/>
          <w:lang w:val="uk-UA"/>
        </w:rPr>
      </w:pPr>
    </w:p>
    <w:p w:rsidR="004769A4" w:rsidRPr="006777F0" w:rsidRDefault="004769A4" w:rsidP="006777F0">
      <w:pPr>
        <w:ind w:firstLine="708"/>
        <w:jc w:val="both"/>
        <w:rPr>
          <w:b/>
          <w:sz w:val="28"/>
          <w:lang w:val="uk-UA"/>
        </w:rPr>
      </w:pPr>
      <w:r w:rsidRPr="006777F0">
        <w:rPr>
          <w:sz w:val="28"/>
          <w:lang w:val="uk-UA"/>
        </w:rPr>
        <w:t xml:space="preserve">Керуючись ст. 43 Закону України </w:t>
      </w:r>
      <w:r>
        <w:rPr>
          <w:sz w:val="28"/>
          <w:lang w:val="uk-UA"/>
        </w:rPr>
        <w:t>«</w:t>
      </w:r>
      <w:r w:rsidRPr="006777F0">
        <w:rPr>
          <w:sz w:val="28"/>
          <w:lang w:val="uk-UA"/>
        </w:rPr>
        <w:t>Про м</w:t>
      </w:r>
      <w:r>
        <w:rPr>
          <w:sz w:val="28"/>
          <w:lang w:val="uk-UA"/>
        </w:rPr>
        <w:t>ісцеве самоврядування в Україні»</w:t>
      </w:r>
      <w:r w:rsidRPr="006777F0">
        <w:rPr>
          <w:sz w:val="28"/>
          <w:lang w:val="uk-UA"/>
        </w:rPr>
        <w:t xml:space="preserve">  Пологівська районна рада Запорізької області </w:t>
      </w:r>
      <w:r w:rsidRPr="006777F0">
        <w:rPr>
          <w:b/>
          <w:sz w:val="28"/>
          <w:lang w:val="uk-UA"/>
        </w:rPr>
        <w:t>в и р і ш и л а:</w:t>
      </w:r>
    </w:p>
    <w:p w:rsidR="004769A4" w:rsidRPr="006777F0" w:rsidRDefault="004769A4" w:rsidP="006777F0">
      <w:pPr>
        <w:jc w:val="both"/>
        <w:rPr>
          <w:b/>
          <w:sz w:val="28"/>
          <w:lang w:val="uk-UA"/>
        </w:rPr>
      </w:pPr>
    </w:p>
    <w:p w:rsidR="004769A4" w:rsidRPr="006777F0" w:rsidRDefault="004769A4" w:rsidP="006777F0">
      <w:pPr>
        <w:ind w:firstLine="708"/>
        <w:jc w:val="both"/>
        <w:rPr>
          <w:sz w:val="28"/>
          <w:szCs w:val="28"/>
          <w:lang w:val="uk-UA"/>
        </w:rPr>
      </w:pPr>
      <w:r w:rsidRPr="006777F0">
        <w:rPr>
          <w:sz w:val="28"/>
          <w:lang w:val="uk-UA"/>
        </w:rPr>
        <w:t xml:space="preserve">1. Прийняти звернення </w:t>
      </w:r>
      <w:r w:rsidRPr="006777F0">
        <w:rPr>
          <w:sz w:val="28"/>
          <w:szCs w:val="28"/>
          <w:lang w:val="uk-UA"/>
        </w:rPr>
        <w:t xml:space="preserve">депутатів Пологівської районної ради Запорізької області до  </w:t>
      </w:r>
      <w:r w:rsidRPr="006777F0">
        <w:rPr>
          <w:sz w:val="28"/>
          <w:lang w:val="uk-UA"/>
        </w:rPr>
        <w:t>Президента України Зеленського</w:t>
      </w:r>
      <w:r>
        <w:rPr>
          <w:sz w:val="28"/>
          <w:lang w:val="uk-UA"/>
        </w:rPr>
        <w:t xml:space="preserve"> В.О.</w:t>
      </w:r>
      <w:r w:rsidRPr="006777F0">
        <w:rPr>
          <w:sz w:val="28"/>
          <w:lang w:val="uk-UA"/>
        </w:rPr>
        <w:t>, Голови Верховної Ради України Разумкова</w:t>
      </w:r>
      <w:r>
        <w:rPr>
          <w:sz w:val="28"/>
          <w:lang w:val="uk-UA"/>
        </w:rPr>
        <w:t xml:space="preserve"> Д.О., Міністра внутрішніх справ України </w:t>
      </w:r>
      <w:r w:rsidRPr="006777F0">
        <w:rPr>
          <w:sz w:val="28"/>
          <w:lang w:val="uk-UA"/>
        </w:rPr>
        <w:t>Авакова</w:t>
      </w:r>
      <w:r>
        <w:rPr>
          <w:sz w:val="28"/>
          <w:lang w:val="uk-UA"/>
        </w:rPr>
        <w:t xml:space="preserve"> А.Б.</w:t>
      </w:r>
      <w:r w:rsidRPr="006777F0">
        <w:rPr>
          <w:sz w:val="28"/>
          <w:lang w:val="uk-UA"/>
        </w:rPr>
        <w:t>,</w:t>
      </w:r>
      <w:r>
        <w:rPr>
          <w:sz w:val="28"/>
          <w:lang w:val="uk-UA"/>
        </w:rPr>
        <w:t xml:space="preserve"> Голови Служби безпеки України </w:t>
      </w:r>
      <w:r w:rsidRPr="006777F0">
        <w:rPr>
          <w:sz w:val="28"/>
          <w:lang w:val="uk-UA"/>
        </w:rPr>
        <w:t>Баканова</w:t>
      </w:r>
      <w:r>
        <w:rPr>
          <w:sz w:val="28"/>
          <w:lang w:val="uk-UA"/>
        </w:rPr>
        <w:t xml:space="preserve"> І.Г.</w:t>
      </w:r>
      <w:r w:rsidRPr="006777F0">
        <w:rPr>
          <w:sz w:val="28"/>
          <w:lang w:val="uk-UA"/>
        </w:rPr>
        <w:t xml:space="preserve">, в.о. директора Державного Бюро Розслідувань України  Сухачова </w:t>
      </w:r>
      <w:r>
        <w:rPr>
          <w:sz w:val="28"/>
          <w:lang w:val="uk-UA"/>
        </w:rPr>
        <w:t xml:space="preserve">О.О. </w:t>
      </w:r>
      <w:r w:rsidRPr="006777F0">
        <w:rPr>
          <w:sz w:val="28"/>
          <w:lang w:val="uk-UA"/>
        </w:rPr>
        <w:t>про порушення вимог чинного законодавства при обранні голови Запорізької обласної ради (додається).</w:t>
      </w:r>
    </w:p>
    <w:p w:rsidR="004769A4" w:rsidRPr="004D7270" w:rsidRDefault="004769A4" w:rsidP="006777F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2. Звернення </w:t>
      </w:r>
      <w:r w:rsidRPr="006777F0">
        <w:rPr>
          <w:sz w:val="28"/>
          <w:szCs w:val="28"/>
          <w:lang w:val="uk-UA"/>
        </w:rPr>
        <w:t xml:space="preserve">депутатів Пологівської районної ради Запорізької області </w:t>
      </w:r>
      <w:r>
        <w:rPr>
          <w:sz w:val="28"/>
          <w:lang w:val="uk-UA"/>
        </w:rPr>
        <w:t xml:space="preserve">направити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Президенту України Зеленському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В.О.,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Голові Верховної ради України  Разумкову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Д.О.,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Міністру внутрішніх справ 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 А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вакову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А.Б,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Голові Служби безпеки України Баканову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І.Г.,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в.о. директора Державного Бюро Розслідувань України Сухачову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О.О.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:rsidR="004769A4" w:rsidRPr="006777F0" w:rsidRDefault="004769A4" w:rsidP="006777F0">
      <w:pPr>
        <w:jc w:val="both"/>
        <w:rPr>
          <w:sz w:val="28"/>
          <w:lang w:val="uk-UA"/>
        </w:rPr>
      </w:pPr>
    </w:p>
    <w:p w:rsidR="004769A4" w:rsidRPr="006777F0" w:rsidRDefault="004769A4" w:rsidP="006777F0">
      <w:pPr>
        <w:pStyle w:val="BodyText"/>
        <w:spacing w:after="0" w:line="331" w:lineRule="auto"/>
        <w:jc w:val="both"/>
        <w:rPr>
          <w:rFonts w:ascii="Arial" w:hAnsi="Arial"/>
          <w:color w:val="000000"/>
          <w:sz w:val="28"/>
          <w:lang w:val="uk-UA"/>
        </w:rPr>
      </w:pPr>
      <w:r w:rsidRPr="006777F0">
        <w:rPr>
          <w:sz w:val="28"/>
          <w:lang w:val="uk-UA"/>
        </w:rPr>
        <w:t xml:space="preserve">Голова ради             </w:t>
      </w:r>
      <w:r w:rsidRPr="006777F0">
        <w:rPr>
          <w:sz w:val="28"/>
          <w:lang w:val="uk-UA"/>
        </w:rPr>
        <w:tab/>
      </w:r>
      <w:r w:rsidRPr="006777F0">
        <w:rPr>
          <w:sz w:val="28"/>
          <w:lang w:val="uk-UA"/>
        </w:rPr>
        <w:tab/>
      </w:r>
      <w:r w:rsidRPr="006777F0">
        <w:rPr>
          <w:sz w:val="28"/>
          <w:lang w:val="uk-UA"/>
        </w:rPr>
        <w:tab/>
      </w:r>
      <w:r w:rsidRPr="006777F0">
        <w:rPr>
          <w:sz w:val="28"/>
          <w:lang w:val="uk-UA"/>
        </w:rPr>
        <w:tab/>
      </w:r>
      <w:r w:rsidRPr="006777F0">
        <w:rPr>
          <w:sz w:val="28"/>
          <w:lang w:val="uk-UA"/>
        </w:rPr>
        <w:tab/>
      </w:r>
      <w:r w:rsidRPr="006777F0">
        <w:rPr>
          <w:sz w:val="28"/>
          <w:lang w:val="uk-UA"/>
        </w:rPr>
        <w:tab/>
      </w:r>
      <w:r w:rsidRPr="006777F0">
        <w:rPr>
          <w:sz w:val="28"/>
          <w:lang w:val="uk-UA"/>
        </w:rPr>
        <w:tab/>
      </w:r>
      <w:r>
        <w:rPr>
          <w:sz w:val="28"/>
          <w:lang w:val="uk-UA"/>
        </w:rPr>
        <w:t xml:space="preserve">        </w:t>
      </w:r>
      <w:r w:rsidRPr="006777F0">
        <w:rPr>
          <w:sz w:val="28"/>
          <w:lang w:val="uk-UA"/>
        </w:rPr>
        <w:t xml:space="preserve">С.Г.Калашник                                </w:t>
      </w:r>
    </w:p>
    <w:p w:rsidR="004769A4" w:rsidRPr="006777F0" w:rsidRDefault="004769A4" w:rsidP="006777F0">
      <w:pPr>
        <w:rPr>
          <w:sz w:val="28"/>
          <w:szCs w:val="28"/>
          <w:lang w:val="uk-UA"/>
        </w:rPr>
      </w:pPr>
      <w:r w:rsidRPr="006777F0">
        <w:rPr>
          <w:sz w:val="28"/>
          <w:szCs w:val="28"/>
          <w:lang w:val="uk-UA"/>
        </w:rPr>
        <w:t xml:space="preserve">Проєкт рішення районної ради </w:t>
      </w:r>
    </w:p>
    <w:p w:rsidR="004769A4" w:rsidRPr="006777F0" w:rsidRDefault="004769A4" w:rsidP="006777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6777F0">
        <w:rPr>
          <w:sz w:val="28"/>
          <w:szCs w:val="28"/>
          <w:lang w:val="uk-UA"/>
        </w:rPr>
        <w:t xml:space="preserve">ідготовлений депутатами  Пологівської </w:t>
      </w:r>
    </w:p>
    <w:p w:rsidR="004769A4" w:rsidRDefault="004769A4" w:rsidP="006777F0">
      <w:pPr>
        <w:rPr>
          <w:sz w:val="28"/>
          <w:szCs w:val="28"/>
          <w:lang w:val="uk-UA"/>
        </w:rPr>
      </w:pPr>
      <w:r w:rsidRPr="006777F0">
        <w:rPr>
          <w:sz w:val="28"/>
          <w:szCs w:val="28"/>
          <w:lang w:val="uk-UA"/>
        </w:rPr>
        <w:t>районної ради</w:t>
      </w:r>
      <w:r>
        <w:rPr>
          <w:sz w:val="28"/>
          <w:szCs w:val="28"/>
          <w:lang w:val="uk-UA"/>
        </w:rPr>
        <w:t>:</w:t>
      </w:r>
    </w:p>
    <w:p w:rsidR="004769A4" w:rsidRDefault="004769A4" w:rsidP="006777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Деркач О.В.</w:t>
      </w:r>
    </w:p>
    <w:p w:rsidR="004769A4" w:rsidRDefault="004769A4" w:rsidP="006777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Татьяненко К.О.</w:t>
      </w:r>
    </w:p>
    <w:p w:rsidR="004769A4" w:rsidRPr="006777F0" w:rsidRDefault="004769A4" w:rsidP="006777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Стольніков С.Л.</w:t>
      </w:r>
    </w:p>
    <w:p w:rsidR="004769A4" w:rsidRPr="004D7270" w:rsidRDefault="004769A4" w:rsidP="000031ED">
      <w:pPr>
        <w:pStyle w:val="BodyText"/>
        <w:spacing w:after="0" w:line="240" w:lineRule="auto"/>
        <w:ind w:left="7090" w:firstLine="709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 w:rsidRPr="004D7270">
        <w:rPr>
          <w:rFonts w:ascii="Times New Roman" w:hAnsi="Times New Roman" w:cs="Times New Roman"/>
          <w:color w:val="000000"/>
          <w:sz w:val="28"/>
          <w:lang w:val="uk-UA"/>
        </w:rPr>
        <w:t xml:space="preserve">Додаток </w:t>
      </w:r>
    </w:p>
    <w:p w:rsidR="004769A4" w:rsidRDefault="004769A4" w:rsidP="000031ED">
      <w:pPr>
        <w:pStyle w:val="BodyText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 xml:space="preserve">                                                                                            </w:t>
      </w:r>
      <w:r w:rsidRPr="004D7270">
        <w:rPr>
          <w:rFonts w:ascii="Times New Roman" w:hAnsi="Times New Roman" w:cs="Times New Roman"/>
          <w:color w:val="000000"/>
          <w:sz w:val="28"/>
          <w:lang w:val="uk-UA"/>
        </w:rPr>
        <w:t>до рішення районної ради</w:t>
      </w:r>
    </w:p>
    <w:p w:rsidR="004769A4" w:rsidRPr="004D7270" w:rsidRDefault="004769A4" w:rsidP="000031ED">
      <w:pPr>
        <w:pStyle w:val="BodyText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lang w:val="uk-UA"/>
        </w:rPr>
        <w:tab/>
        <w:t xml:space="preserve">                                      від ____________ № ___</w:t>
      </w:r>
    </w:p>
    <w:p w:rsidR="004769A4" w:rsidRDefault="004769A4">
      <w:pPr>
        <w:pStyle w:val="BodyText"/>
        <w:spacing w:after="0" w:line="331" w:lineRule="auto"/>
        <w:jc w:val="right"/>
        <w:rPr>
          <w:rFonts w:ascii="Arial" w:hAnsi="Arial"/>
          <w:color w:val="000000"/>
          <w:sz w:val="28"/>
          <w:lang w:val="uk-UA"/>
        </w:rPr>
      </w:pPr>
    </w:p>
    <w:p w:rsidR="004769A4" w:rsidRDefault="004769A4" w:rsidP="004D7270">
      <w:pPr>
        <w:jc w:val="center"/>
        <w:rPr>
          <w:sz w:val="28"/>
          <w:lang w:val="uk-UA"/>
        </w:rPr>
      </w:pPr>
      <w:r w:rsidRPr="00E837FF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Pr="00E837FF">
        <w:rPr>
          <w:sz w:val="28"/>
          <w:lang w:val="uk-UA"/>
        </w:rPr>
        <w:t xml:space="preserve"> </w:t>
      </w:r>
    </w:p>
    <w:p w:rsidR="004769A4" w:rsidRDefault="004769A4" w:rsidP="00E837FF">
      <w:pPr>
        <w:jc w:val="center"/>
        <w:rPr>
          <w:sz w:val="28"/>
          <w:lang w:val="uk-UA"/>
        </w:rPr>
      </w:pPr>
      <w:r w:rsidRPr="006777F0">
        <w:rPr>
          <w:sz w:val="28"/>
          <w:szCs w:val="28"/>
          <w:lang w:val="uk-UA"/>
        </w:rPr>
        <w:t xml:space="preserve">депутатів Пологівської районної ради Запорізької області до  </w:t>
      </w:r>
      <w:r w:rsidRPr="006777F0">
        <w:rPr>
          <w:sz w:val="28"/>
          <w:lang w:val="uk-UA"/>
        </w:rPr>
        <w:t>Президента України Зеленського</w:t>
      </w:r>
      <w:r>
        <w:rPr>
          <w:sz w:val="28"/>
          <w:lang w:val="uk-UA"/>
        </w:rPr>
        <w:t xml:space="preserve"> В.О.</w:t>
      </w:r>
      <w:r w:rsidRPr="006777F0">
        <w:rPr>
          <w:sz w:val="28"/>
          <w:lang w:val="uk-UA"/>
        </w:rPr>
        <w:t>, Голови Верховної Ради України Разумкова</w:t>
      </w:r>
      <w:r>
        <w:rPr>
          <w:sz w:val="28"/>
          <w:lang w:val="uk-UA"/>
        </w:rPr>
        <w:t xml:space="preserve"> Д.О., Міністра внутрішніх справ України </w:t>
      </w:r>
      <w:r w:rsidRPr="006777F0">
        <w:rPr>
          <w:sz w:val="28"/>
          <w:lang w:val="uk-UA"/>
        </w:rPr>
        <w:t>Авакова</w:t>
      </w:r>
      <w:r>
        <w:rPr>
          <w:sz w:val="28"/>
          <w:lang w:val="uk-UA"/>
        </w:rPr>
        <w:t xml:space="preserve"> А.Б.</w:t>
      </w:r>
      <w:r w:rsidRPr="006777F0">
        <w:rPr>
          <w:sz w:val="28"/>
          <w:lang w:val="uk-UA"/>
        </w:rPr>
        <w:t>,</w:t>
      </w:r>
      <w:r>
        <w:rPr>
          <w:sz w:val="28"/>
          <w:lang w:val="uk-UA"/>
        </w:rPr>
        <w:t xml:space="preserve"> Голови Служби безпеки України </w:t>
      </w:r>
      <w:r w:rsidRPr="006777F0">
        <w:rPr>
          <w:sz w:val="28"/>
          <w:lang w:val="uk-UA"/>
        </w:rPr>
        <w:t>Баканова</w:t>
      </w:r>
      <w:r>
        <w:rPr>
          <w:sz w:val="28"/>
          <w:lang w:val="uk-UA"/>
        </w:rPr>
        <w:t xml:space="preserve"> І.Г.</w:t>
      </w:r>
      <w:r w:rsidRPr="006777F0">
        <w:rPr>
          <w:sz w:val="28"/>
          <w:lang w:val="uk-UA"/>
        </w:rPr>
        <w:t xml:space="preserve">, в.о. директора Державного Бюро Розслідувань України  </w:t>
      </w:r>
    </w:p>
    <w:p w:rsidR="004769A4" w:rsidRDefault="004769A4" w:rsidP="00E837FF">
      <w:pPr>
        <w:jc w:val="center"/>
        <w:rPr>
          <w:sz w:val="28"/>
          <w:lang w:val="uk-UA"/>
        </w:rPr>
      </w:pPr>
      <w:r w:rsidRPr="006777F0">
        <w:rPr>
          <w:sz w:val="28"/>
          <w:lang w:val="uk-UA"/>
        </w:rPr>
        <w:t xml:space="preserve">Сухачова </w:t>
      </w:r>
      <w:r>
        <w:rPr>
          <w:sz w:val="28"/>
          <w:lang w:val="uk-UA"/>
        </w:rPr>
        <w:t xml:space="preserve">О.О. </w:t>
      </w:r>
      <w:r w:rsidRPr="004D7270">
        <w:rPr>
          <w:sz w:val="28"/>
          <w:lang w:val="uk-UA"/>
        </w:rPr>
        <w:t xml:space="preserve">про порушення вимог чинного законодавства </w:t>
      </w:r>
    </w:p>
    <w:p w:rsidR="004769A4" w:rsidRDefault="004769A4" w:rsidP="00E837FF">
      <w:pPr>
        <w:jc w:val="center"/>
        <w:rPr>
          <w:sz w:val="28"/>
          <w:lang w:val="uk-UA"/>
        </w:rPr>
      </w:pPr>
      <w:r w:rsidRPr="004D7270">
        <w:rPr>
          <w:sz w:val="28"/>
          <w:lang w:val="uk-UA"/>
        </w:rPr>
        <w:t>при обранні голови Запорізької обласної ради</w:t>
      </w:r>
    </w:p>
    <w:p w:rsidR="004769A4" w:rsidRPr="004D7270" w:rsidRDefault="004769A4" w:rsidP="004D72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69A4" w:rsidRPr="004D7270" w:rsidRDefault="004769A4" w:rsidP="004D727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Ми, депутати Пологівської районної ради Запорізької області восьмого скликання схвильовані  та  обурені  ситуацією,  яка відбулася 15 грудня 2020 року в Запорізькій обласний раді. Всупереч Конституції та усім діючим законам України, а також усім нормам регламенту та демократичної процедури обрання голови обласної ради, голова Запорізької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державної адміністрації та керована ним частина депутатів Запорізької обласної ради восьмого скликання в незаконний спосіб здійснили спробу захоплення посади голови обл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асної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ради.  Для цього після офіційного закінчення денного засідання сесії головуючим,  Боговін В.В. вивів частину депутатів та таємно зібрав їх в своєму кабінеті для нарад. Усі інші депутати, незважаючи на їх вимоги в кабінет нарад допущені не були. </w:t>
      </w:r>
    </w:p>
    <w:p w:rsidR="004769A4" w:rsidRPr="004D7270" w:rsidRDefault="004769A4" w:rsidP="004D727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Такі дії голови Запорізької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державної адміністрації порушують стабільність політичної ситуації в регіоні та ведуть до безладу та паралічу  органів місцевого самоврядування. По закінченню цього незаконного зібрання Боговін В.В. оголосив себе обраним головою обласної ради.</w:t>
      </w:r>
    </w:p>
    <w:p w:rsidR="004769A4" w:rsidRPr="004D7270" w:rsidRDefault="004769A4" w:rsidP="004D727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270">
        <w:rPr>
          <w:rFonts w:ascii="Times New Roman" w:hAnsi="Times New Roman" w:cs="Times New Roman"/>
          <w:sz w:val="28"/>
          <w:szCs w:val="28"/>
          <w:lang w:val="uk-UA"/>
        </w:rPr>
        <w:t>На підставі цих фактів вимагаємо:</w:t>
      </w:r>
    </w:p>
    <w:p w:rsidR="004769A4" w:rsidRPr="004D7270" w:rsidRDefault="004769A4" w:rsidP="000031E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Депутатам Запорізької обласної ради належним чином виконати свій обов'язок перед виборцями Запорізької області та обрати голову в законний спосіб  з додержанням законодавства та усіх демократичним процедур. </w:t>
      </w:r>
    </w:p>
    <w:p w:rsidR="004769A4" w:rsidRPr="004D7270" w:rsidRDefault="004769A4" w:rsidP="000031E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Просимо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Міністр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внутрішніх справ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Аваков</w:t>
      </w:r>
      <w:r>
        <w:rPr>
          <w:rFonts w:ascii="Times New Roman" w:hAnsi="Times New Roman" w:cs="Times New Roman"/>
          <w:sz w:val="28"/>
          <w:szCs w:val="28"/>
          <w:lang w:val="uk-UA"/>
        </w:rPr>
        <w:t>а А.Б.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, Голов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Служби безпеки Україну Баканов</w:t>
      </w:r>
      <w:r>
        <w:rPr>
          <w:rFonts w:ascii="Times New Roman" w:hAnsi="Times New Roman" w:cs="Times New Roman"/>
          <w:sz w:val="28"/>
          <w:szCs w:val="28"/>
          <w:lang w:val="uk-UA"/>
        </w:rPr>
        <w:t>а І.Г.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, в.о. директора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ержавного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юро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озслідувань України Сухачова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О.О.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негайно вжити заходів  по припиненню незаконного захоплення влади головою Запорізької державної адміністраці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, депутатом Запорізької обласної ради  Боговіним В.В. </w:t>
      </w:r>
    </w:p>
    <w:p w:rsidR="004769A4" w:rsidRPr="004D7270" w:rsidRDefault="004769A4" w:rsidP="000031E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Просимо Голову Верховної Р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ади України Разумков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Д.О.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терміново розглянути на пленарному засіданні Верховної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ади України політичну ситуацію, яка склалася в Запорізькій обласній раді у зв'язку з незаконною процедурою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обрання голови Запорізької обласної ради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Боговіна В.В. </w:t>
      </w:r>
    </w:p>
    <w:p w:rsidR="004769A4" w:rsidRDefault="004769A4" w:rsidP="004D72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Default="004769A4" w:rsidP="004D72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Default="004769A4" w:rsidP="004D72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Default="004769A4" w:rsidP="004D72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Default="004769A4" w:rsidP="000031E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Звертаємось до Президент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України Зеленсько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В.О., як гаранта Конституції, прав і свобод громадян України негайно дати правову, політичну та моральну оцінку діям голови Запорізької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державної адміністрації Боговін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 xml:space="preserve"> В.В та забезпечити права громадян Запорізької області обирати в законний спосіб голову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обласної ради.</w:t>
      </w:r>
    </w:p>
    <w:p w:rsidR="004769A4" w:rsidRDefault="004769A4" w:rsidP="004D72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Pr="004D7270" w:rsidRDefault="004769A4" w:rsidP="004D727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Pr="004D7270" w:rsidRDefault="004769A4" w:rsidP="00AA55B9">
      <w:pPr>
        <w:ind w:left="496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270">
        <w:rPr>
          <w:rFonts w:ascii="Times New Roman" w:hAnsi="Times New Roman" w:cs="Times New Roman"/>
          <w:sz w:val="28"/>
          <w:szCs w:val="28"/>
          <w:lang w:val="uk-UA"/>
        </w:rPr>
        <w:br/>
        <w:t xml:space="preserve">Прийнято на сесії Пологівської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Запорізької області </w:t>
      </w:r>
      <w:r w:rsidRPr="004D7270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18 грудня 2020 року</w:t>
      </w:r>
    </w:p>
    <w:p w:rsidR="004769A4" w:rsidRPr="004D7270" w:rsidRDefault="004769A4" w:rsidP="004D72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69A4" w:rsidRPr="004D7270" w:rsidRDefault="004769A4" w:rsidP="00AA55B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270">
        <w:rPr>
          <w:rFonts w:ascii="Times New Roman" w:hAnsi="Times New Roman" w:cs="Times New Roman"/>
          <w:sz w:val="28"/>
          <w:szCs w:val="28"/>
          <w:lang w:val="uk-UA"/>
        </w:rPr>
        <w:br/>
      </w:r>
    </w:p>
    <w:sectPr w:rsidR="004769A4" w:rsidRPr="004D7270" w:rsidSect="000031ED">
      <w:pgSz w:w="11906" w:h="16838"/>
      <w:pgMar w:top="1134" w:right="567" w:bottom="1134" w:left="1701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ongti S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AE07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60C8F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0C60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F6E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C76C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63AD8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8A4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B4AE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C88A4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8A438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FD944FD"/>
    <w:multiLevelType w:val="multilevel"/>
    <w:tmpl w:val="B22A7C3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11">
    <w:nsid w:val="6A21449E"/>
    <w:multiLevelType w:val="multilevel"/>
    <w:tmpl w:val="5CB880E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B48"/>
    <w:rsid w:val="000031ED"/>
    <w:rsid w:val="00040A24"/>
    <w:rsid w:val="001D40D2"/>
    <w:rsid w:val="00231DD7"/>
    <w:rsid w:val="00304086"/>
    <w:rsid w:val="0041523D"/>
    <w:rsid w:val="004769A4"/>
    <w:rsid w:val="004A0C42"/>
    <w:rsid w:val="004C59C3"/>
    <w:rsid w:val="004D7270"/>
    <w:rsid w:val="005974E0"/>
    <w:rsid w:val="0061230F"/>
    <w:rsid w:val="006777F0"/>
    <w:rsid w:val="00697E60"/>
    <w:rsid w:val="006F19A6"/>
    <w:rsid w:val="006F3BD4"/>
    <w:rsid w:val="00723089"/>
    <w:rsid w:val="00761BFF"/>
    <w:rsid w:val="007F2B48"/>
    <w:rsid w:val="008043D5"/>
    <w:rsid w:val="008750E2"/>
    <w:rsid w:val="0088739C"/>
    <w:rsid w:val="00905320"/>
    <w:rsid w:val="0093535B"/>
    <w:rsid w:val="009669C6"/>
    <w:rsid w:val="00AA55B9"/>
    <w:rsid w:val="00C4387F"/>
    <w:rsid w:val="00C9347D"/>
    <w:rsid w:val="00CA361C"/>
    <w:rsid w:val="00DE513F"/>
    <w:rsid w:val="00E837FF"/>
    <w:rsid w:val="00EC249F"/>
    <w:rsid w:val="00ED7CE1"/>
    <w:rsid w:val="00FA7DA3"/>
    <w:rsid w:val="00FE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CE1"/>
    <w:pPr>
      <w:suppressAutoHyphens/>
    </w:pPr>
    <w:rPr>
      <w:kern w:val="2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F3BD4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val="uk-UA"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F3BD4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val="uk-UA"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47D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9347D"/>
    <w:rPr>
      <w:rFonts w:ascii="Cambria" w:hAnsi="Cambria" w:cs="Mangal"/>
      <w:b/>
      <w:bCs/>
      <w:i/>
      <w:iCs/>
      <w:kern w:val="2"/>
      <w:sz w:val="25"/>
      <w:szCs w:val="25"/>
      <w:lang w:eastAsia="zh-CN" w:bidi="hi-IN"/>
    </w:rPr>
  </w:style>
  <w:style w:type="character" w:customStyle="1" w:styleId="a">
    <w:name w:val="Символ нумерации"/>
    <w:uiPriority w:val="99"/>
    <w:rsid w:val="00ED7CE1"/>
  </w:style>
  <w:style w:type="paragraph" w:customStyle="1" w:styleId="a0">
    <w:name w:val="Заголовок"/>
    <w:basedOn w:val="Normal"/>
    <w:next w:val="BodyText"/>
    <w:uiPriority w:val="99"/>
    <w:rsid w:val="00ED7CE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D7CE1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9347D"/>
    <w:rPr>
      <w:rFonts w:cs="Mangal"/>
      <w:kern w:val="2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ED7CE1"/>
  </w:style>
  <w:style w:type="paragraph" w:styleId="Caption">
    <w:name w:val="caption"/>
    <w:basedOn w:val="Normal"/>
    <w:uiPriority w:val="99"/>
    <w:qFormat/>
    <w:rsid w:val="00ED7CE1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8043D5"/>
    <w:pPr>
      <w:ind w:left="240" w:hanging="240"/>
    </w:pPr>
  </w:style>
  <w:style w:type="paragraph" w:styleId="IndexHeading">
    <w:name w:val="index heading"/>
    <w:basedOn w:val="Normal"/>
    <w:uiPriority w:val="99"/>
    <w:rsid w:val="00ED7CE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3</Pages>
  <Words>703</Words>
  <Characters>4010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Матвеенко Павел</dc:creator>
  <cp:keywords/>
  <dc:description/>
  <cp:lastModifiedBy>admin</cp:lastModifiedBy>
  <cp:revision>6</cp:revision>
  <cp:lastPrinted>2020-12-17T06:50:00Z</cp:lastPrinted>
  <dcterms:created xsi:type="dcterms:W3CDTF">2020-12-17T08:37:00Z</dcterms:created>
  <dcterms:modified xsi:type="dcterms:W3CDTF">2020-12-17T14:18:00Z</dcterms:modified>
</cp:coreProperties>
</file>